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2BE5783C" w14:textId="0A529C9E" w:rsidR="009309FD" w:rsidRDefault="004B53DC"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7C0333">
        <w:rPr>
          <w:rFonts w:ascii="Arial" w:hAnsi="Arial" w:cs="Arial"/>
          <w:i/>
          <w:iCs/>
        </w:rPr>
        <w:t>link</w:t>
      </w:r>
      <w:r w:rsidR="00405A56" w:rsidRPr="007C0333">
        <w:rPr>
          <w:rFonts w:ascii="Arial" w:hAnsi="Arial" w:cs="Arial"/>
          <w:i/>
          <w:iCs/>
        </w:rPr>
        <w:t xml:space="preserve"> </w:t>
      </w:r>
      <w:hyperlink r:id="rId10" w:history="1">
        <w:r w:rsidR="009E6917" w:rsidRPr="00F564BB">
          <w:rPr>
            <w:rStyle w:val="Hyperlink"/>
            <w:rFonts w:ascii="Arial" w:hAnsi="Arial" w:cs="Arial"/>
          </w:rPr>
          <w:t>https://www.canva.com/design/DAG-bn0nLI4/Nwosv15hGz2d1ftOvjN2Ug/edit?utm_content=DAG-bn0nLI4&amp;utm_campaign=designshare&amp;utm_medium=link2&amp;utm_source=sharebutton</w:t>
        </w:r>
      </w:hyperlink>
    </w:p>
    <w:p w14:paraId="110F36B8" w14:textId="77777777" w:rsidR="009E6917" w:rsidRPr="009E6917" w:rsidRDefault="009E6917" w:rsidP="00F5141C">
      <w:pPr>
        <w:rPr>
          <w:rFonts w:ascii="Arial" w:hAnsi="Arial" w:cs="Arial"/>
          <w:i/>
          <w:iCs/>
        </w:rPr>
      </w:pPr>
    </w:p>
    <w:p w14:paraId="6F276352" w14:textId="41A9D88D" w:rsidR="00405A56"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342856C2" w14:textId="69F886F1" w:rsidR="00735C40" w:rsidRPr="00735C40" w:rsidRDefault="00F5684B" w:rsidP="00735C40">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9E6917">
        <w:rPr>
          <w:rFonts w:ascii="Arial" w:hAnsi="Arial"/>
        </w:rPr>
        <w:t>Phyllis Bitner</w:t>
      </w:r>
      <w:r w:rsidR="00CA10F9" w:rsidRPr="00CA10F9">
        <w:rPr>
          <w:rFonts w:ascii="Arial" w:hAnsi="Arial"/>
        </w:rPr>
        <w:t xml:space="preserve"> </w:t>
      </w:r>
      <w:r w:rsidR="00F5141C" w:rsidRPr="00F5141C">
        <w:rPr>
          <w:rFonts w:ascii="Arial" w:hAnsi="Arial"/>
        </w:rPr>
        <w:t>for a presentation of “</w:t>
      </w:r>
      <w:r w:rsidR="009E6917">
        <w:rPr>
          <w:rFonts w:ascii="Arial" w:hAnsi="Arial"/>
        </w:rPr>
        <w:t>Songs from the Coal Camps: The Accordion Story of the Little Balkans</w:t>
      </w:r>
      <w:r w:rsidR="00B469DC">
        <w:rPr>
          <w:rFonts w:ascii="Arial" w:hAnsi="Arial"/>
        </w:rPr>
        <w:t>.</w:t>
      </w:r>
      <w:r>
        <w:rPr>
          <w:rFonts w:ascii="Arial" w:hAnsi="Arial"/>
        </w:rPr>
        <w:t xml:space="preserve">” </w:t>
      </w:r>
      <w:r w:rsidR="004512D9" w:rsidRPr="004512D9">
        <w:rPr>
          <w:rFonts w:ascii="Arial" w:hAnsi="Arial"/>
        </w:rPr>
        <w:t xml:space="preserve">The rich history of southeast Kansas’s Little Balkans region cannot be told without its soundtrack. For thousands of immigrant families who arrived from Southeastern Europe, music was a comfort and cultural anchor. The accordion and button box – often treasured possession brought from the Old Country – became the heart of daily life, community gatherings, and family celebrations. </w:t>
      </w:r>
      <w:r w:rsidR="004512D9">
        <w:rPr>
          <w:rFonts w:ascii="Arial" w:hAnsi="Arial"/>
        </w:rPr>
        <w:t xml:space="preserve">Join </w:t>
      </w:r>
      <w:r w:rsidR="004512D9" w:rsidRPr="004512D9">
        <w:rPr>
          <w:rFonts w:ascii="Arial" w:hAnsi="Arial"/>
        </w:rPr>
        <w:t xml:space="preserve">Phyllis Bitner </w:t>
      </w:r>
      <w:r w:rsidR="004512D9">
        <w:rPr>
          <w:rFonts w:ascii="Arial" w:hAnsi="Arial"/>
        </w:rPr>
        <w:t xml:space="preserve">as she </w:t>
      </w:r>
      <w:r w:rsidR="004512D9" w:rsidRPr="004512D9">
        <w:rPr>
          <w:rFonts w:ascii="Arial" w:hAnsi="Arial"/>
        </w:rPr>
        <w:t xml:space="preserve">explores the traditions, instruments, and spirit of Little Balkans music. </w:t>
      </w:r>
    </w:p>
    <w:p w14:paraId="5063B6DB" w14:textId="0A9517F6" w:rsidR="0021581F" w:rsidRDefault="0021581F" w:rsidP="0021581F">
      <w:pPr>
        <w:rPr>
          <w:rFonts w:ascii="Arial" w:hAnsi="Arial"/>
        </w:rPr>
      </w:pPr>
    </w:p>
    <w:p w14:paraId="5BA3F22C" w14:textId="4B640ED3"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23473"/>
    <w:rsid w:val="000A2129"/>
    <w:rsid w:val="000A4C31"/>
    <w:rsid w:val="000C7251"/>
    <w:rsid w:val="000D02AF"/>
    <w:rsid w:val="00182B2D"/>
    <w:rsid w:val="001D7D30"/>
    <w:rsid w:val="001E18DC"/>
    <w:rsid w:val="0021581F"/>
    <w:rsid w:val="00250E9C"/>
    <w:rsid w:val="002B7B06"/>
    <w:rsid w:val="00321389"/>
    <w:rsid w:val="003904A0"/>
    <w:rsid w:val="003D33F7"/>
    <w:rsid w:val="00405A56"/>
    <w:rsid w:val="004512D9"/>
    <w:rsid w:val="00487C83"/>
    <w:rsid w:val="004B53DC"/>
    <w:rsid w:val="004F7520"/>
    <w:rsid w:val="00534683"/>
    <w:rsid w:val="006264D6"/>
    <w:rsid w:val="007358C4"/>
    <w:rsid w:val="00735C40"/>
    <w:rsid w:val="007618FC"/>
    <w:rsid w:val="007C0333"/>
    <w:rsid w:val="009309FD"/>
    <w:rsid w:val="00964C9F"/>
    <w:rsid w:val="00994B58"/>
    <w:rsid w:val="009A09E8"/>
    <w:rsid w:val="009E6917"/>
    <w:rsid w:val="009F009B"/>
    <w:rsid w:val="00A075FC"/>
    <w:rsid w:val="00A25917"/>
    <w:rsid w:val="00A57486"/>
    <w:rsid w:val="00A9143F"/>
    <w:rsid w:val="00AC08EF"/>
    <w:rsid w:val="00AD537C"/>
    <w:rsid w:val="00B469DC"/>
    <w:rsid w:val="00C01CFD"/>
    <w:rsid w:val="00C32CD9"/>
    <w:rsid w:val="00CA10F9"/>
    <w:rsid w:val="00D74216"/>
    <w:rsid w:val="00DB6070"/>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bn0nLI4/Nwosv15hGz2d1ftOvjN2Ug/edit?utm_content=DAG-bn0nLI4&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bn0nLI4/Nwosv15hGz2d1ftOvjN2Ug/edit?utm_content=DAG-bn0nLI4&amp;utm_campaign=designshare&amp;utm_medium=link2&amp;utm_source=sharebutton?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59F942A7-A9A2-4975-892F-7C856AF96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209</Words>
  <Characters>1269</Characters>
  <Application>Microsoft Office Word</Application>
  <DocSecurity>0</DocSecurity>
  <Lines>41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5</cp:revision>
  <dcterms:created xsi:type="dcterms:W3CDTF">2026-01-14T22:30:00Z</dcterms:created>
  <dcterms:modified xsi:type="dcterms:W3CDTF">2026-01-15T21:51:00Z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